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B6" w:rsidRPr="00EB05A5" w:rsidRDefault="001324B6" w:rsidP="00EE4658">
      <w:pPr>
        <w:jc w:val="center"/>
        <w:rPr>
          <w:sz w:val="28"/>
          <w:szCs w:val="28"/>
        </w:rPr>
      </w:pPr>
      <w:r w:rsidRPr="00EB05A5">
        <w:rPr>
          <w:sz w:val="28"/>
          <w:szCs w:val="28"/>
        </w:rPr>
        <w:t>Информация</w:t>
      </w:r>
    </w:p>
    <w:p w:rsidR="001324B6" w:rsidRPr="006E233C" w:rsidRDefault="001324B6" w:rsidP="00EE4658">
      <w:pPr>
        <w:jc w:val="center"/>
        <w:rPr>
          <w:sz w:val="28"/>
          <w:szCs w:val="28"/>
        </w:rPr>
      </w:pPr>
      <w:r w:rsidRPr="00EB05A5">
        <w:rPr>
          <w:sz w:val="28"/>
          <w:szCs w:val="28"/>
        </w:rPr>
        <w:t xml:space="preserve">о  доходах, об имуществе и обязательствах имущественного характера руководителей муниципальных учреждений города </w:t>
      </w:r>
      <w:r w:rsidRPr="006E233C">
        <w:rPr>
          <w:sz w:val="28"/>
          <w:szCs w:val="28"/>
        </w:rPr>
        <w:t>Шахты  и членов их семей за период с 01 января 2</w:t>
      </w:r>
      <w:r>
        <w:rPr>
          <w:sz w:val="28"/>
          <w:szCs w:val="28"/>
        </w:rPr>
        <w:t>020 года по 31 декабря 2020</w:t>
      </w:r>
      <w:r w:rsidRPr="006E233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6E233C">
        <w:rPr>
          <w:sz w:val="28"/>
          <w:szCs w:val="28"/>
        </w:rPr>
        <w:t>.</w:t>
      </w:r>
      <w:bookmarkStart w:id="0" w:name="_GoBack"/>
      <w:bookmarkEnd w:id="0"/>
    </w:p>
    <w:p w:rsidR="001324B6" w:rsidRPr="00EB05A5" w:rsidRDefault="001324B6" w:rsidP="00EE4658">
      <w:pPr>
        <w:jc w:val="center"/>
        <w:rPr>
          <w:sz w:val="28"/>
          <w:szCs w:val="28"/>
        </w:rPr>
      </w:pPr>
    </w:p>
    <w:tbl>
      <w:tblPr>
        <w:tblW w:w="16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9"/>
        <w:gridCol w:w="1900"/>
        <w:gridCol w:w="2100"/>
        <w:gridCol w:w="1600"/>
        <w:gridCol w:w="1800"/>
        <w:gridCol w:w="776"/>
        <w:gridCol w:w="924"/>
        <w:gridCol w:w="1200"/>
        <w:gridCol w:w="729"/>
        <w:gridCol w:w="800"/>
        <w:gridCol w:w="1971"/>
        <w:gridCol w:w="1400"/>
        <w:gridCol w:w="500"/>
      </w:tblGrid>
      <w:tr w:rsidR="001324B6" w:rsidRPr="00EB05A5" w:rsidTr="003C733B">
        <w:trPr>
          <w:cantSplit/>
          <w:trHeight w:val="1408"/>
        </w:trPr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№</w:t>
            </w:r>
          </w:p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п/п</w:t>
            </w:r>
          </w:p>
        </w:tc>
        <w:tc>
          <w:tcPr>
            <w:tcW w:w="19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2100" w:type="dxa"/>
            <w:vMerge w:val="restart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Должность</w:t>
            </w:r>
          </w:p>
        </w:tc>
        <w:tc>
          <w:tcPr>
            <w:tcW w:w="5100" w:type="dxa"/>
            <w:gridSpan w:val="4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729" w:type="dxa"/>
            <w:gridSpan w:val="3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71" w:type="dxa"/>
            <w:vMerge w:val="restart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00" w:type="dxa"/>
            <w:vMerge w:val="restart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500" w:type="dxa"/>
            <w:vMerge w:val="restart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</w:rPr>
            </w:pPr>
            <w:r w:rsidRPr="00EB05A5">
              <w:rPr>
                <w:spacing w:val="-20"/>
              </w:rPr>
              <w:t>Сведения об источниках получения средств, за счет которых совершена сделка</w:t>
            </w:r>
            <w:r w:rsidRPr="00EB05A5">
              <w:rPr>
                <w:spacing w:val="-20"/>
                <w:vertAlign w:val="superscript"/>
              </w:rPr>
              <w:footnoteReference w:id="1"/>
            </w:r>
          </w:p>
        </w:tc>
      </w:tr>
      <w:tr w:rsidR="001324B6" w:rsidRPr="00EB05A5" w:rsidTr="003C733B">
        <w:trPr>
          <w:cantSplit/>
          <w:trHeight w:val="1830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объекта</w:t>
            </w:r>
          </w:p>
        </w:tc>
        <w:tc>
          <w:tcPr>
            <w:tcW w:w="1800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  <w:lang w:val="en-US"/>
              </w:rPr>
            </w:pPr>
            <w:r w:rsidRPr="00EB05A5">
              <w:rPr>
                <w:sz w:val="24"/>
                <w:szCs w:val="24"/>
              </w:rPr>
              <w:t>Площадь</w:t>
            </w:r>
          </w:p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 xml:space="preserve"> (кв.м.)</w:t>
            </w:r>
          </w:p>
        </w:tc>
        <w:tc>
          <w:tcPr>
            <w:tcW w:w="924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00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объекта</w:t>
            </w:r>
          </w:p>
        </w:tc>
        <w:tc>
          <w:tcPr>
            <w:tcW w:w="729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Площадь</w:t>
            </w:r>
          </w:p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(кв.м.)</w:t>
            </w:r>
          </w:p>
        </w:tc>
        <w:tc>
          <w:tcPr>
            <w:tcW w:w="800" w:type="dxa"/>
            <w:textDirection w:val="btLr"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Страна расположения</w:t>
            </w:r>
          </w:p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4"/>
                <w:szCs w:val="24"/>
              </w:rPr>
            </w:pPr>
          </w:p>
        </w:tc>
      </w:tr>
      <w:tr w:rsidR="001324B6" w:rsidRPr="00EB05A5" w:rsidTr="003C733B">
        <w:trPr>
          <w:trHeight w:val="1000"/>
        </w:trPr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1.</w:t>
            </w:r>
          </w:p>
        </w:tc>
        <w:tc>
          <w:tcPr>
            <w:tcW w:w="1900" w:type="dxa"/>
          </w:tcPr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Иванилов Михаил Иванович</w:t>
            </w: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Pr="00EB05A5" w:rsidRDefault="001324B6" w:rsidP="00BC10EE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МКУ г.Шахты «Управление по делам ГО ЧС»</w:t>
            </w:r>
          </w:p>
        </w:tc>
        <w:tc>
          <w:tcPr>
            <w:tcW w:w="16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EB05A5">
              <w:rPr>
                <w:sz w:val="22"/>
                <w:szCs w:val="22"/>
              </w:rPr>
              <w:t xml:space="preserve">втомобиль 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bCs/>
                <w:sz w:val="22"/>
                <w:szCs w:val="22"/>
              </w:rPr>
              <w:t>РЕНО Каптюр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1 279 558,35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rPr>
          <w:trHeight w:val="1000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1324B6" w:rsidRPr="005C5844" w:rsidRDefault="001324B6" w:rsidP="00396E22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супруга</w:t>
            </w: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Default="001324B6" w:rsidP="00396E22">
            <w:pPr>
              <w:rPr>
                <w:sz w:val="22"/>
                <w:szCs w:val="22"/>
              </w:rPr>
            </w:pPr>
          </w:p>
          <w:p w:rsidR="001324B6" w:rsidRPr="005C5844" w:rsidRDefault="001324B6" w:rsidP="00396E22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1324B6" w:rsidRPr="00EB05A5" w:rsidRDefault="001324B6" w:rsidP="00396E22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74,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  <w:r w:rsidRPr="00EB05A5">
              <w:rPr>
                <w:sz w:val="22"/>
                <w:szCs w:val="22"/>
                <w:lang w:val="en-US"/>
              </w:rPr>
              <w:t>Hyundai</w:t>
            </w:r>
            <w:r w:rsidRPr="00EB05A5">
              <w:rPr>
                <w:sz w:val="22"/>
                <w:szCs w:val="22"/>
              </w:rPr>
              <w:t xml:space="preserve"> </w:t>
            </w:r>
            <w:r w:rsidRPr="00EB05A5">
              <w:rPr>
                <w:sz w:val="22"/>
                <w:szCs w:val="22"/>
                <w:lang w:val="en-US"/>
              </w:rPr>
              <w:t>Solaris</w:t>
            </w:r>
            <w:r w:rsidRPr="00EB05A5">
              <w:rPr>
                <w:sz w:val="22"/>
                <w:szCs w:val="22"/>
              </w:rPr>
              <w:t>,</w:t>
            </w:r>
          </w:p>
          <w:p w:rsidR="001324B6" w:rsidRPr="00EB05A5" w:rsidRDefault="001324B6" w:rsidP="00BC10EE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  <w:r w:rsidRPr="00EB05A5">
              <w:rPr>
                <w:sz w:val="22"/>
                <w:szCs w:val="22"/>
                <w:lang w:val="en-US"/>
              </w:rPr>
              <w:t>Hyundai</w:t>
            </w:r>
            <w:r w:rsidRPr="00EB05A5">
              <w:rPr>
                <w:sz w:val="22"/>
                <w:szCs w:val="22"/>
              </w:rPr>
              <w:t xml:space="preserve"> </w:t>
            </w:r>
            <w:r w:rsidRPr="00EB05A5">
              <w:rPr>
                <w:sz w:val="22"/>
                <w:szCs w:val="22"/>
                <w:lang w:val="en-US"/>
              </w:rPr>
              <w:t>Solaris</w:t>
            </w:r>
            <w:r w:rsidRPr="00EB05A5">
              <w:rPr>
                <w:sz w:val="22"/>
                <w:szCs w:val="22"/>
              </w:rPr>
              <w:t>,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796</w:t>
            </w:r>
            <w:r>
              <w:rPr>
                <w:sz w:val="22"/>
                <w:szCs w:val="22"/>
              </w:rPr>
              <w:t xml:space="preserve"> </w:t>
            </w:r>
            <w:r w:rsidRPr="00EB05A5">
              <w:rPr>
                <w:sz w:val="22"/>
                <w:szCs w:val="22"/>
              </w:rPr>
              <w:t>895,45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2.</w:t>
            </w:r>
          </w:p>
        </w:tc>
        <w:tc>
          <w:tcPr>
            <w:tcW w:w="1900" w:type="dxa"/>
            <w:vMerge w:val="restart"/>
          </w:tcPr>
          <w:p w:rsidR="001324B6" w:rsidRPr="005C5844" w:rsidRDefault="001324B6" w:rsidP="00396E22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Зверева Ирина Александровна</w:t>
            </w:r>
          </w:p>
        </w:tc>
        <w:tc>
          <w:tcPr>
            <w:tcW w:w="2100" w:type="dxa"/>
            <w:vMerge w:val="restart"/>
          </w:tcPr>
          <w:p w:rsidR="001324B6" w:rsidRPr="00EB05A5" w:rsidRDefault="001324B6" w:rsidP="008F79EC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МАУ «МФЦ г.Шахты»</w:t>
            </w: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91/100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</w:pPr>
            <w:r w:rsidRPr="003C733B">
              <w:t>5800,0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EB05A5">
              <w:rPr>
                <w:sz w:val="22"/>
                <w:szCs w:val="22"/>
              </w:rPr>
              <w:t xml:space="preserve">втомобиль 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Шевроле Авео,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EB05A5">
              <w:rPr>
                <w:sz w:val="22"/>
                <w:szCs w:val="22"/>
              </w:rPr>
              <w:t>втомобиль Фольксваген Туарег</w:t>
            </w:r>
          </w:p>
        </w:tc>
        <w:tc>
          <w:tcPr>
            <w:tcW w:w="14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1 194 429,67</w:t>
            </w:r>
          </w:p>
        </w:tc>
        <w:tc>
          <w:tcPr>
            <w:tcW w:w="5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9/100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</w:pPr>
            <w:r w:rsidRPr="003C733B">
              <w:t>5800,0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395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B05A5">
              <w:rPr>
                <w:sz w:val="22"/>
                <w:szCs w:val="22"/>
              </w:rPr>
              <w:t>вартира</w:t>
            </w:r>
          </w:p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  <w:rPr>
                <w:sz w:val="22"/>
                <w:szCs w:val="22"/>
              </w:rPr>
            </w:pPr>
            <w:r w:rsidRPr="003C733B">
              <w:rPr>
                <w:sz w:val="22"/>
                <w:szCs w:val="22"/>
              </w:rPr>
              <w:t>61,9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  <w:rPr>
                <w:sz w:val="22"/>
                <w:szCs w:val="22"/>
              </w:rPr>
            </w:pPr>
            <w:r w:rsidRPr="003C733B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343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Склад ГСМ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  <w:rPr>
                <w:sz w:val="22"/>
                <w:szCs w:val="22"/>
              </w:rPr>
            </w:pPr>
            <w:r w:rsidRPr="003C733B">
              <w:rPr>
                <w:sz w:val="22"/>
                <w:szCs w:val="22"/>
              </w:rPr>
              <w:t>697,5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  <w:rPr>
                <w:sz w:val="22"/>
                <w:szCs w:val="22"/>
              </w:rPr>
            </w:pPr>
            <w:r w:rsidRPr="003C733B">
              <w:rPr>
                <w:sz w:val="22"/>
                <w:szCs w:val="22"/>
              </w:rPr>
              <w:t>680,2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3C733B" w:rsidRDefault="001324B6" w:rsidP="00C64386">
            <w:pPr>
              <w:jc w:val="center"/>
              <w:rPr>
                <w:sz w:val="22"/>
                <w:szCs w:val="22"/>
              </w:rPr>
            </w:pPr>
            <w:r w:rsidRPr="003C733B">
              <w:rPr>
                <w:sz w:val="22"/>
                <w:szCs w:val="22"/>
              </w:rPr>
              <w:t>105,6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61,6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562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00" w:type="dxa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63,6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Россия              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EB05A5">
              <w:rPr>
                <w:sz w:val="22"/>
                <w:szCs w:val="22"/>
              </w:rPr>
              <w:t>втомобиль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 Ваз 21214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467 398,03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rPr>
          <w:trHeight w:val="723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00" w:type="dxa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rPr>
          <w:trHeight w:val="555"/>
        </w:trPr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1900" w:type="dxa"/>
            <w:vMerge w:val="restart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 xml:space="preserve">Шеенков Андрей Евгеньевич </w:t>
            </w: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 w:val="restart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д</w:t>
            </w:r>
            <w:r w:rsidRPr="00EB05A5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</w:t>
            </w:r>
            <w:r w:rsidRPr="00EB05A5">
              <w:rPr>
                <w:sz w:val="22"/>
                <w:szCs w:val="22"/>
              </w:rPr>
              <w:t xml:space="preserve"> МКУ «Департамент городского хозяйства»</w:t>
            </w: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1324B6" w:rsidRDefault="001324B6" w:rsidP="00F32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Pr="00EB05A5" w:rsidRDefault="001324B6" w:rsidP="00F32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2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  <w:tc>
          <w:tcPr>
            <w:tcW w:w="8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</w:p>
          <w:p w:rsidR="001324B6" w:rsidRPr="00F32F48" w:rsidRDefault="001324B6" w:rsidP="00C6438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LUXGEN 7 U22T</w:t>
            </w:r>
          </w:p>
        </w:tc>
        <w:tc>
          <w:tcPr>
            <w:tcW w:w="14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682 600,94</w:t>
            </w:r>
          </w:p>
        </w:tc>
        <w:tc>
          <w:tcPr>
            <w:tcW w:w="5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rPr>
          <w:trHeight w:val="435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800" w:type="dxa"/>
            <w:vAlign w:val="center"/>
          </w:tcPr>
          <w:p w:rsidR="001324B6" w:rsidRDefault="001324B6" w:rsidP="00F32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Pr="00EB05A5" w:rsidRDefault="001324B6" w:rsidP="00F32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435"/>
        </w:trPr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 w:val="restart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супруга</w:t>
            </w: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 w:val="restart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1324B6" w:rsidRDefault="001324B6" w:rsidP="0017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Default="001324B6" w:rsidP="0017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Merge w:val="restart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20 000,00</w:t>
            </w:r>
          </w:p>
        </w:tc>
        <w:tc>
          <w:tcPr>
            <w:tcW w:w="5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315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1324B6" w:rsidRDefault="001324B6" w:rsidP="0017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Default="001324B6" w:rsidP="0017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rPr>
          <w:trHeight w:val="465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 w:val="restart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несовершеннолетний ребенок</w:t>
            </w: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 w:val="restart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</w:p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Merge w:val="restart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Merge w:val="restart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EB05A5" w:rsidTr="003C733B">
        <w:trPr>
          <w:trHeight w:val="285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</w:p>
          <w:p w:rsidR="001324B6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EB05A5" w:rsidTr="003C733B"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4.</w:t>
            </w:r>
          </w:p>
        </w:tc>
        <w:tc>
          <w:tcPr>
            <w:tcW w:w="1900" w:type="dxa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Сорокин Александр Васильевич</w:t>
            </w: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МБУ города Шахты</w:t>
            </w:r>
          </w:p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«Эксплуатация водоотливных комплексов»</w:t>
            </w: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45,4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жилой дом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CA3E61">
            <w:pPr>
              <w:jc w:val="center"/>
              <w:rPr>
                <w:spacing w:val="-20"/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bCs/>
                <w:sz w:val="22"/>
                <w:szCs w:val="22"/>
              </w:rPr>
            </w:pPr>
            <w:r w:rsidRPr="00EB05A5">
              <w:rPr>
                <w:bCs/>
                <w:sz w:val="22"/>
                <w:szCs w:val="22"/>
              </w:rPr>
              <w:t>Автомобиль</w:t>
            </w:r>
          </w:p>
          <w:p w:rsidR="001324B6" w:rsidRPr="00EB05A5" w:rsidRDefault="001324B6" w:rsidP="00B2273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Тойота </w:t>
            </w:r>
            <w:r w:rsidRPr="00EB05A5">
              <w:rPr>
                <w:sz w:val="22"/>
                <w:szCs w:val="22"/>
                <w:lang w:val="en-US"/>
              </w:rPr>
              <w:t>C</w:t>
            </w:r>
            <w:r w:rsidRPr="00EB05A5">
              <w:rPr>
                <w:sz w:val="22"/>
                <w:szCs w:val="22"/>
              </w:rPr>
              <w:t>-</w:t>
            </w:r>
            <w:r w:rsidRPr="00EB05A5">
              <w:rPr>
                <w:sz w:val="22"/>
                <w:szCs w:val="22"/>
                <w:lang w:val="en-US"/>
              </w:rPr>
              <w:t>HR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751 351,13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396E22" w:rsidTr="003C733B">
        <w:trPr>
          <w:trHeight w:val="562"/>
        </w:trPr>
        <w:tc>
          <w:tcPr>
            <w:tcW w:w="40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 xml:space="preserve">супруга </w:t>
            </w: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  <w:p w:rsidR="001324B6" w:rsidRPr="005C5844" w:rsidRDefault="001324B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45,4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жилой дом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A3E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00" w:type="dxa"/>
            <w:vAlign w:val="center"/>
          </w:tcPr>
          <w:p w:rsidR="001324B6" w:rsidRPr="00EB05A5" w:rsidRDefault="001324B6" w:rsidP="00CA3E61">
            <w:pPr>
              <w:jc w:val="center"/>
              <w:rPr>
                <w:spacing w:val="-20"/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97 763,93</w:t>
            </w:r>
          </w:p>
        </w:tc>
        <w:tc>
          <w:tcPr>
            <w:tcW w:w="500" w:type="dxa"/>
            <w:vAlign w:val="center"/>
          </w:tcPr>
          <w:p w:rsidR="001324B6" w:rsidRPr="00396E22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1324B6" w:rsidRPr="00396E22" w:rsidTr="003C733B">
        <w:trPr>
          <w:trHeight w:val="360"/>
        </w:trPr>
        <w:tc>
          <w:tcPr>
            <w:tcW w:w="40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00" w:type="dxa"/>
            <w:vMerge w:val="restart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Третьяков Дмитрий Алексеевич</w:t>
            </w:r>
          </w:p>
        </w:tc>
        <w:tc>
          <w:tcPr>
            <w:tcW w:w="2100" w:type="dxa"/>
            <w:vMerge w:val="restart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г.Шахты «Шахтыстрой-заказчик»</w:t>
            </w: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29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172,8</w:t>
            </w:r>
          </w:p>
        </w:tc>
        <w:tc>
          <w:tcPr>
            <w:tcW w:w="8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1324B6" w:rsidRPr="00AF1E2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БМВ </w:t>
            </w:r>
            <w:r w:rsidRPr="00AF1E25">
              <w:rPr>
                <w:sz w:val="22"/>
                <w:szCs w:val="22"/>
              </w:rPr>
              <w:t>528i xdrive</w:t>
            </w:r>
          </w:p>
        </w:tc>
        <w:tc>
          <w:tcPr>
            <w:tcW w:w="14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655 608,71</w:t>
            </w:r>
          </w:p>
        </w:tc>
        <w:tc>
          <w:tcPr>
            <w:tcW w:w="500" w:type="dxa"/>
            <w:vMerge w:val="restart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324B6" w:rsidRPr="00396E22" w:rsidTr="003C733B">
        <w:trPr>
          <w:trHeight w:val="240"/>
        </w:trPr>
        <w:tc>
          <w:tcPr>
            <w:tcW w:w="409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b/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396E22" w:rsidTr="003C733B">
        <w:trPr>
          <w:trHeight w:val="105"/>
        </w:trPr>
        <w:tc>
          <w:tcPr>
            <w:tcW w:w="409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b/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396E22" w:rsidTr="003C733B">
        <w:trPr>
          <w:trHeight w:val="285"/>
        </w:trPr>
        <w:tc>
          <w:tcPr>
            <w:tcW w:w="409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</w:tcPr>
          <w:p w:rsidR="001324B6" w:rsidRPr="005C5844" w:rsidRDefault="001324B6" w:rsidP="008226E9">
            <w:pPr>
              <w:rPr>
                <w:b/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хозяйственное строение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1324B6" w:rsidRPr="00396E22" w:rsidTr="003C733B">
        <w:trPr>
          <w:trHeight w:val="562"/>
        </w:trPr>
        <w:tc>
          <w:tcPr>
            <w:tcW w:w="409" w:type="dxa"/>
            <w:vMerge/>
            <w:vAlign w:val="center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1324B6" w:rsidRPr="005C5844" w:rsidRDefault="001324B6" w:rsidP="008226E9">
            <w:pPr>
              <w:rPr>
                <w:sz w:val="22"/>
                <w:szCs w:val="22"/>
              </w:rPr>
            </w:pPr>
            <w:r w:rsidRPr="005C5844">
              <w:rPr>
                <w:sz w:val="22"/>
                <w:szCs w:val="22"/>
              </w:rPr>
              <w:t>супруга</w:t>
            </w:r>
          </w:p>
        </w:tc>
        <w:tc>
          <w:tcPr>
            <w:tcW w:w="2100" w:type="dxa"/>
          </w:tcPr>
          <w:p w:rsidR="001324B6" w:rsidRDefault="001324B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800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924" w:type="dxa"/>
            <w:vAlign w:val="center"/>
          </w:tcPr>
          <w:p w:rsidR="001324B6" w:rsidRPr="00EB05A5" w:rsidRDefault="001324B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29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172,8</w:t>
            </w:r>
          </w:p>
        </w:tc>
        <w:tc>
          <w:tcPr>
            <w:tcW w:w="800" w:type="dxa"/>
            <w:vAlign w:val="center"/>
          </w:tcPr>
          <w:p w:rsidR="001324B6" w:rsidRPr="004B7087" w:rsidRDefault="001324B6" w:rsidP="00C64386">
            <w:pPr>
              <w:jc w:val="center"/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146 378,10</w:t>
            </w:r>
          </w:p>
        </w:tc>
        <w:tc>
          <w:tcPr>
            <w:tcW w:w="500" w:type="dxa"/>
            <w:vAlign w:val="center"/>
          </w:tcPr>
          <w:p w:rsidR="001324B6" w:rsidRPr="00EB05A5" w:rsidRDefault="001324B6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324B6" w:rsidRPr="00396E22" w:rsidRDefault="001324B6" w:rsidP="00F56DD3">
      <w:pPr>
        <w:jc w:val="center"/>
        <w:rPr>
          <w:sz w:val="22"/>
          <w:szCs w:val="22"/>
        </w:rPr>
      </w:pPr>
    </w:p>
    <w:p w:rsidR="001324B6" w:rsidRPr="00396E22" w:rsidRDefault="001324B6" w:rsidP="005E3BE1">
      <w:pPr>
        <w:rPr>
          <w:sz w:val="22"/>
          <w:szCs w:val="22"/>
        </w:rPr>
      </w:pPr>
    </w:p>
    <w:p w:rsidR="001324B6" w:rsidRDefault="001324B6" w:rsidP="005E3BE1"/>
    <w:sectPr w:rsidR="001324B6" w:rsidSect="00793F61">
      <w:pgSz w:w="16840" w:h="11907" w:orient="landscape" w:code="9"/>
      <w:pgMar w:top="1134" w:right="73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B6" w:rsidRDefault="001324B6" w:rsidP="00001CB3">
      <w:r>
        <w:separator/>
      </w:r>
    </w:p>
  </w:endnote>
  <w:endnote w:type="continuationSeparator" w:id="0">
    <w:p w:rsidR="001324B6" w:rsidRDefault="001324B6" w:rsidP="0000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B6" w:rsidRDefault="001324B6" w:rsidP="00001CB3">
      <w:r>
        <w:separator/>
      </w:r>
    </w:p>
  </w:footnote>
  <w:footnote w:type="continuationSeparator" w:id="0">
    <w:p w:rsidR="001324B6" w:rsidRDefault="001324B6" w:rsidP="00001CB3">
      <w:r>
        <w:continuationSeparator/>
      </w:r>
    </w:p>
  </w:footnote>
  <w:footnote w:id="1">
    <w:p w:rsidR="001324B6" w:rsidRDefault="001324B6" w:rsidP="00C21D60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3E73"/>
    <w:multiLevelType w:val="hybridMultilevel"/>
    <w:tmpl w:val="4278605A"/>
    <w:lvl w:ilvl="0" w:tplc="B1FA5F7A">
      <w:start w:val="5"/>
      <w:numFmt w:val="decimal"/>
      <w:lvlText w:val="%1."/>
      <w:lvlJc w:val="left"/>
      <w:pPr>
        <w:tabs>
          <w:tab w:val="num" w:pos="720"/>
        </w:tabs>
        <w:ind w:left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0F3754"/>
    <w:multiLevelType w:val="hybridMultilevel"/>
    <w:tmpl w:val="A45CF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1053C0"/>
    <w:multiLevelType w:val="hybridMultilevel"/>
    <w:tmpl w:val="661EECDC"/>
    <w:lvl w:ilvl="0" w:tplc="B7FCCAEC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4C800C35"/>
    <w:multiLevelType w:val="hybridMultilevel"/>
    <w:tmpl w:val="04707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DE09E5"/>
    <w:multiLevelType w:val="hybridMultilevel"/>
    <w:tmpl w:val="CD76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B6656E"/>
    <w:multiLevelType w:val="hybridMultilevel"/>
    <w:tmpl w:val="4B9C0F9C"/>
    <w:lvl w:ilvl="0" w:tplc="1896B95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6">
    <w:nsid w:val="75E36301"/>
    <w:multiLevelType w:val="hybridMultilevel"/>
    <w:tmpl w:val="228471C2"/>
    <w:lvl w:ilvl="0" w:tplc="7E9803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21339B"/>
    <w:multiLevelType w:val="hybridMultilevel"/>
    <w:tmpl w:val="54D61F4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225"/>
    <w:rsid w:val="00001CB3"/>
    <w:rsid w:val="00015DE3"/>
    <w:rsid w:val="00017174"/>
    <w:rsid w:val="000203D6"/>
    <w:rsid w:val="00020FF2"/>
    <w:rsid w:val="000224DC"/>
    <w:rsid w:val="0002633C"/>
    <w:rsid w:val="0002657C"/>
    <w:rsid w:val="00034321"/>
    <w:rsid w:val="000352DC"/>
    <w:rsid w:val="000365DC"/>
    <w:rsid w:val="00041380"/>
    <w:rsid w:val="00046669"/>
    <w:rsid w:val="00070006"/>
    <w:rsid w:val="00075B3F"/>
    <w:rsid w:val="00076AA1"/>
    <w:rsid w:val="00086AA1"/>
    <w:rsid w:val="00087F74"/>
    <w:rsid w:val="00092372"/>
    <w:rsid w:val="00095310"/>
    <w:rsid w:val="000C11B3"/>
    <w:rsid w:val="000C65B6"/>
    <w:rsid w:val="000D472A"/>
    <w:rsid w:val="000D7957"/>
    <w:rsid w:val="000D797E"/>
    <w:rsid w:val="000E26C2"/>
    <w:rsid w:val="000E7A72"/>
    <w:rsid w:val="000F373E"/>
    <w:rsid w:val="00102620"/>
    <w:rsid w:val="00103778"/>
    <w:rsid w:val="00103F23"/>
    <w:rsid w:val="001117D9"/>
    <w:rsid w:val="00111B3B"/>
    <w:rsid w:val="00124487"/>
    <w:rsid w:val="001324B6"/>
    <w:rsid w:val="0013448E"/>
    <w:rsid w:val="00135431"/>
    <w:rsid w:val="00144E10"/>
    <w:rsid w:val="00153AFF"/>
    <w:rsid w:val="00153E9E"/>
    <w:rsid w:val="00155694"/>
    <w:rsid w:val="00161440"/>
    <w:rsid w:val="0017238C"/>
    <w:rsid w:val="0017621C"/>
    <w:rsid w:val="00176B8E"/>
    <w:rsid w:val="00186CCA"/>
    <w:rsid w:val="00187E5B"/>
    <w:rsid w:val="0019004D"/>
    <w:rsid w:val="001928A1"/>
    <w:rsid w:val="00195EE6"/>
    <w:rsid w:val="00196DE2"/>
    <w:rsid w:val="001A157A"/>
    <w:rsid w:val="001A1EFA"/>
    <w:rsid w:val="001B5BB4"/>
    <w:rsid w:val="001B7C8B"/>
    <w:rsid w:val="001E455D"/>
    <w:rsid w:val="001E64B7"/>
    <w:rsid w:val="001E7889"/>
    <w:rsid w:val="001F613C"/>
    <w:rsid w:val="00200BE3"/>
    <w:rsid w:val="0020509F"/>
    <w:rsid w:val="00206023"/>
    <w:rsid w:val="002067C2"/>
    <w:rsid w:val="0020709A"/>
    <w:rsid w:val="0021141D"/>
    <w:rsid w:val="00215F37"/>
    <w:rsid w:val="00226E77"/>
    <w:rsid w:val="0023053B"/>
    <w:rsid w:val="00233AFB"/>
    <w:rsid w:val="00235C12"/>
    <w:rsid w:val="002404AE"/>
    <w:rsid w:val="002479FF"/>
    <w:rsid w:val="00264834"/>
    <w:rsid w:val="00266C81"/>
    <w:rsid w:val="00274736"/>
    <w:rsid w:val="00282714"/>
    <w:rsid w:val="00287A75"/>
    <w:rsid w:val="0029143B"/>
    <w:rsid w:val="002A0F94"/>
    <w:rsid w:val="002A1C74"/>
    <w:rsid w:val="002A58B7"/>
    <w:rsid w:val="002A5FBF"/>
    <w:rsid w:val="002B1883"/>
    <w:rsid w:val="002B4BF3"/>
    <w:rsid w:val="002B7D44"/>
    <w:rsid w:val="002C136F"/>
    <w:rsid w:val="002C4054"/>
    <w:rsid w:val="002D502D"/>
    <w:rsid w:val="002D5E0E"/>
    <w:rsid w:val="002E292B"/>
    <w:rsid w:val="002E6642"/>
    <w:rsid w:val="002E770B"/>
    <w:rsid w:val="002F0EED"/>
    <w:rsid w:val="003030F3"/>
    <w:rsid w:val="00312C21"/>
    <w:rsid w:val="0031772E"/>
    <w:rsid w:val="00317955"/>
    <w:rsid w:val="00354706"/>
    <w:rsid w:val="00354939"/>
    <w:rsid w:val="00354E53"/>
    <w:rsid w:val="00355A1A"/>
    <w:rsid w:val="0036744D"/>
    <w:rsid w:val="00367EBD"/>
    <w:rsid w:val="003702F5"/>
    <w:rsid w:val="00371A94"/>
    <w:rsid w:val="00390981"/>
    <w:rsid w:val="00393611"/>
    <w:rsid w:val="00396E22"/>
    <w:rsid w:val="003A1DBB"/>
    <w:rsid w:val="003B0E79"/>
    <w:rsid w:val="003B2307"/>
    <w:rsid w:val="003B5D7D"/>
    <w:rsid w:val="003B61CF"/>
    <w:rsid w:val="003B6528"/>
    <w:rsid w:val="003C246D"/>
    <w:rsid w:val="003C733B"/>
    <w:rsid w:val="003C7C19"/>
    <w:rsid w:val="003D0389"/>
    <w:rsid w:val="003D0C75"/>
    <w:rsid w:val="003D3AB8"/>
    <w:rsid w:val="003E63A2"/>
    <w:rsid w:val="003F6302"/>
    <w:rsid w:val="003F7388"/>
    <w:rsid w:val="00411263"/>
    <w:rsid w:val="00422D78"/>
    <w:rsid w:val="004309D9"/>
    <w:rsid w:val="00433409"/>
    <w:rsid w:val="00442088"/>
    <w:rsid w:val="0044547C"/>
    <w:rsid w:val="00445B9B"/>
    <w:rsid w:val="004500D6"/>
    <w:rsid w:val="00463627"/>
    <w:rsid w:val="004637C8"/>
    <w:rsid w:val="004711FF"/>
    <w:rsid w:val="0047526F"/>
    <w:rsid w:val="004803F1"/>
    <w:rsid w:val="00487428"/>
    <w:rsid w:val="004944F7"/>
    <w:rsid w:val="00496FD5"/>
    <w:rsid w:val="00497DDB"/>
    <w:rsid w:val="004A7069"/>
    <w:rsid w:val="004B2B1D"/>
    <w:rsid w:val="004B65E0"/>
    <w:rsid w:val="004B7087"/>
    <w:rsid w:val="004C024A"/>
    <w:rsid w:val="004C0975"/>
    <w:rsid w:val="004C0C15"/>
    <w:rsid w:val="004D1BDE"/>
    <w:rsid w:val="004D40A6"/>
    <w:rsid w:val="004D4E60"/>
    <w:rsid w:val="004E21CD"/>
    <w:rsid w:val="004F1D57"/>
    <w:rsid w:val="004F2159"/>
    <w:rsid w:val="00503C8B"/>
    <w:rsid w:val="00514A5B"/>
    <w:rsid w:val="00517D10"/>
    <w:rsid w:val="0052127C"/>
    <w:rsid w:val="005278B1"/>
    <w:rsid w:val="00543441"/>
    <w:rsid w:val="00551749"/>
    <w:rsid w:val="005532BA"/>
    <w:rsid w:val="00553CCC"/>
    <w:rsid w:val="00570E21"/>
    <w:rsid w:val="0057417B"/>
    <w:rsid w:val="00575958"/>
    <w:rsid w:val="00581049"/>
    <w:rsid w:val="005810BB"/>
    <w:rsid w:val="0059538F"/>
    <w:rsid w:val="005A08E6"/>
    <w:rsid w:val="005B39E0"/>
    <w:rsid w:val="005C09B0"/>
    <w:rsid w:val="005C2897"/>
    <w:rsid w:val="005C5844"/>
    <w:rsid w:val="005D05B1"/>
    <w:rsid w:val="005D2C45"/>
    <w:rsid w:val="005D3419"/>
    <w:rsid w:val="005E18FE"/>
    <w:rsid w:val="005E3BE1"/>
    <w:rsid w:val="005E4B99"/>
    <w:rsid w:val="005E6228"/>
    <w:rsid w:val="005F02AF"/>
    <w:rsid w:val="005F252D"/>
    <w:rsid w:val="005F4C13"/>
    <w:rsid w:val="00607CA8"/>
    <w:rsid w:val="0061756A"/>
    <w:rsid w:val="006256B5"/>
    <w:rsid w:val="0062625F"/>
    <w:rsid w:val="006266EF"/>
    <w:rsid w:val="00626A42"/>
    <w:rsid w:val="00626FF2"/>
    <w:rsid w:val="0063769F"/>
    <w:rsid w:val="00643D8E"/>
    <w:rsid w:val="00645B07"/>
    <w:rsid w:val="0065027A"/>
    <w:rsid w:val="00650C29"/>
    <w:rsid w:val="00651996"/>
    <w:rsid w:val="00656A1F"/>
    <w:rsid w:val="006650FC"/>
    <w:rsid w:val="00665225"/>
    <w:rsid w:val="0066578B"/>
    <w:rsid w:val="00670BA5"/>
    <w:rsid w:val="006764E2"/>
    <w:rsid w:val="00676904"/>
    <w:rsid w:val="00680534"/>
    <w:rsid w:val="00686BA9"/>
    <w:rsid w:val="00687A1D"/>
    <w:rsid w:val="00687B3F"/>
    <w:rsid w:val="006932A3"/>
    <w:rsid w:val="006959D2"/>
    <w:rsid w:val="006A4393"/>
    <w:rsid w:val="006A5066"/>
    <w:rsid w:val="006B1AB8"/>
    <w:rsid w:val="006B4C5E"/>
    <w:rsid w:val="006C6E4A"/>
    <w:rsid w:val="006D11AC"/>
    <w:rsid w:val="006D1A24"/>
    <w:rsid w:val="006D2E9B"/>
    <w:rsid w:val="006E233C"/>
    <w:rsid w:val="006E6954"/>
    <w:rsid w:val="006E77DB"/>
    <w:rsid w:val="006F230D"/>
    <w:rsid w:val="006F336A"/>
    <w:rsid w:val="007077C3"/>
    <w:rsid w:val="0071027B"/>
    <w:rsid w:val="007170CF"/>
    <w:rsid w:val="00721EB7"/>
    <w:rsid w:val="007351C6"/>
    <w:rsid w:val="0073741C"/>
    <w:rsid w:val="007422BF"/>
    <w:rsid w:val="00747E8A"/>
    <w:rsid w:val="00750526"/>
    <w:rsid w:val="00753A32"/>
    <w:rsid w:val="00754775"/>
    <w:rsid w:val="00755DF1"/>
    <w:rsid w:val="00757C87"/>
    <w:rsid w:val="0076576F"/>
    <w:rsid w:val="007724C4"/>
    <w:rsid w:val="00773208"/>
    <w:rsid w:val="00774135"/>
    <w:rsid w:val="0078125B"/>
    <w:rsid w:val="00784897"/>
    <w:rsid w:val="00791EBC"/>
    <w:rsid w:val="00793F61"/>
    <w:rsid w:val="00796E51"/>
    <w:rsid w:val="007A0C55"/>
    <w:rsid w:val="007A0CA0"/>
    <w:rsid w:val="007A5270"/>
    <w:rsid w:val="007B6DD0"/>
    <w:rsid w:val="007C26D1"/>
    <w:rsid w:val="007D212B"/>
    <w:rsid w:val="007E1617"/>
    <w:rsid w:val="007E680F"/>
    <w:rsid w:val="007F02FE"/>
    <w:rsid w:val="007F4D8F"/>
    <w:rsid w:val="008045BE"/>
    <w:rsid w:val="008061B9"/>
    <w:rsid w:val="008226E9"/>
    <w:rsid w:val="00824160"/>
    <w:rsid w:val="00826E33"/>
    <w:rsid w:val="00826EF8"/>
    <w:rsid w:val="0082798E"/>
    <w:rsid w:val="008335CE"/>
    <w:rsid w:val="008364E1"/>
    <w:rsid w:val="008408B7"/>
    <w:rsid w:val="00860C05"/>
    <w:rsid w:val="00862F3F"/>
    <w:rsid w:val="00864229"/>
    <w:rsid w:val="0087217E"/>
    <w:rsid w:val="00874423"/>
    <w:rsid w:val="00875E1E"/>
    <w:rsid w:val="00877960"/>
    <w:rsid w:val="00897103"/>
    <w:rsid w:val="008A1145"/>
    <w:rsid w:val="008C1080"/>
    <w:rsid w:val="008D5A60"/>
    <w:rsid w:val="008E153A"/>
    <w:rsid w:val="008E181E"/>
    <w:rsid w:val="008E27A1"/>
    <w:rsid w:val="008E2B09"/>
    <w:rsid w:val="008E31A8"/>
    <w:rsid w:val="008E6F49"/>
    <w:rsid w:val="008F01EA"/>
    <w:rsid w:val="008F1BAF"/>
    <w:rsid w:val="008F2EC6"/>
    <w:rsid w:val="008F79EC"/>
    <w:rsid w:val="00901B9B"/>
    <w:rsid w:val="00902FAC"/>
    <w:rsid w:val="00904468"/>
    <w:rsid w:val="009051D9"/>
    <w:rsid w:val="00905455"/>
    <w:rsid w:val="00907EF2"/>
    <w:rsid w:val="00910D92"/>
    <w:rsid w:val="0091355D"/>
    <w:rsid w:val="00915A56"/>
    <w:rsid w:val="009167BC"/>
    <w:rsid w:val="009174DC"/>
    <w:rsid w:val="0092126C"/>
    <w:rsid w:val="00922C09"/>
    <w:rsid w:val="00923DE8"/>
    <w:rsid w:val="00924ADA"/>
    <w:rsid w:val="00936715"/>
    <w:rsid w:val="009465E9"/>
    <w:rsid w:val="009508A3"/>
    <w:rsid w:val="00955259"/>
    <w:rsid w:val="00961A94"/>
    <w:rsid w:val="00971FC3"/>
    <w:rsid w:val="00972797"/>
    <w:rsid w:val="00972B13"/>
    <w:rsid w:val="00981630"/>
    <w:rsid w:val="00985FC9"/>
    <w:rsid w:val="009A3729"/>
    <w:rsid w:val="009A5254"/>
    <w:rsid w:val="009C25A9"/>
    <w:rsid w:val="009D4DE1"/>
    <w:rsid w:val="009D4E99"/>
    <w:rsid w:val="009E6B3B"/>
    <w:rsid w:val="009F1491"/>
    <w:rsid w:val="009F3B6E"/>
    <w:rsid w:val="009F59A7"/>
    <w:rsid w:val="009F5F79"/>
    <w:rsid w:val="009F7DBF"/>
    <w:rsid w:val="00A00499"/>
    <w:rsid w:val="00A179B0"/>
    <w:rsid w:val="00A23D7D"/>
    <w:rsid w:val="00A24546"/>
    <w:rsid w:val="00A265F0"/>
    <w:rsid w:val="00A26EB8"/>
    <w:rsid w:val="00A311B5"/>
    <w:rsid w:val="00A32D3A"/>
    <w:rsid w:val="00A34E18"/>
    <w:rsid w:val="00A353F8"/>
    <w:rsid w:val="00A44C6C"/>
    <w:rsid w:val="00A5170D"/>
    <w:rsid w:val="00A5342B"/>
    <w:rsid w:val="00A5508A"/>
    <w:rsid w:val="00A6188C"/>
    <w:rsid w:val="00A628E3"/>
    <w:rsid w:val="00A81266"/>
    <w:rsid w:val="00A84D19"/>
    <w:rsid w:val="00A87CA6"/>
    <w:rsid w:val="00A96713"/>
    <w:rsid w:val="00AA5831"/>
    <w:rsid w:val="00AB271B"/>
    <w:rsid w:val="00AB715D"/>
    <w:rsid w:val="00AB723B"/>
    <w:rsid w:val="00AC3165"/>
    <w:rsid w:val="00AC3890"/>
    <w:rsid w:val="00AC4FA4"/>
    <w:rsid w:val="00AD1308"/>
    <w:rsid w:val="00AD4826"/>
    <w:rsid w:val="00AD5565"/>
    <w:rsid w:val="00AD5F6B"/>
    <w:rsid w:val="00AE0863"/>
    <w:rsid w:val="00AE3505"/>
    <w:rsid w:val="00AE42DB"/>
    <w:rsid w:val="00AF1E25"/>
    <w:rsid w:val="00AF7AE9"/>
    <w:rsid w:val="00B02005"/>
    <w:rsid w:val="00B034B3"/>
    <w:rsid w:val="00B04CF3"/>
    <w:rsid w:val="00B05E46"/>
    <w:rsid w:val="00B07DBC"/>
    <w:rsid w:val="00B1679C"/>
    <w:rsid w:val="00B16A0F"/>
    <w:rsid w:val="00B16CCB"/>
    <w:rsid w:val="00B213E1"/>
    <w:rsid w:val="00B21490"/>
    <w:rsid w:val="00B224C2"/>
    <w:rsid w:val="00B22739"/>
    <w:rsid w:val="00B33E3B"/>
    <w:rsid w:val="00B43BB4"/>
    <w:rsid w:val="00B44176"/>
    <w:rsid w:val="00B55144"/>
    <w:rsid w:val="00B6040A"/>
    <w:rsid w:val="00B850D1"/>
    <w:rsid w:val="00B95C00"/>
    <w:rsid w:val="00BA0174"/>
    <w:rsid w:val="00BA0B46"/>
    <w:rsid w:val="00BA1B6E"/>
    <w:rsid w:val="00BC0221"/>
    <w:rsid w:val="00BC10EE"/>
    <w:rsid w:val="00BC26A5"/>
    <w:rsid w:val="00BC53FE"/>
    <w:rsid w:val="00BD025A"/>
    <w:rsid w:val="00BD622A"/>
    <w:rsid w:val="00BE0645"/>
    <w:rsid w:val="00BE353B"/>
    <w:rsid w:val="00BF1811"/>
    <w:rsid w:val="00BF653D"/>
    <w:rsid w:val="00BF7C17"/>
    <w:rsid w:val="00C01C54"/>
    <w:rsid w:val="00C0400C"/>
    <w:rsid w:val="00C04432"/>
    <w:rsid w:val="00C060C6"/>
    <w:rsid w:val="00C153C8"/>
    <w:rsid w:val="00C20CD5"/>
    <w:rsid w:val="00C21D60"/>
    <w:rsid w:val="00C31634"/>
    <w:rsid w:val="00C40AC5"/>
    <w:rsid w:val="00C411FD"/>
    <w:rsid w:val="00C42C00"/>
    <w:rsid w:val="00C47DB5"/>
    <w:rsid w:val="00C51420"/>
    <w:rsid w:val="00C526C7"/>
    <w:rsid w:val="00C55327"/>
    <w:rsid w:val="00C57CE9"/>
    <w:rsid w:val="00C633A9"/>
    <w:rsid w:val="00C64386"/>
    <w:rsid w:val="00C64593"/>
    <w:rsid w:val="00C711A2"/>
    <w:rsid w:val="00C7240E"/>
    <w:rsid w:val="00C745C8"/>
    <w:rsid w:val="00C75FDB"/>
    <w:rsid w:val="00C760D7"/>
    <w:rsid w:val="00C86E1D"/>
    <w:rsid w:val="00C9360E"/>
    <w:rsid w:val="00CA3E61"/>
    <w:rsid w:val="00CB7C42"/>
    <w:rsid w:val="00CC4017"/>
    <w:rsid w:val="00CC6334"/>
    <w:rsid w:val="00CC6809"/>
    <w:rsid w:val="00CC7645"/>
    <w:rsid w:val="00CD28A1"/>
    <w:rsid w:val="00CE153B"/>
    <w:rsid w:val="00CE1D7C"/>
    <w:rsid w:val="00CF72B9"/>
    <w:rsid w:val="00D0386A"/>
    <w:rsid w:val="00D0423E"/>
    <w:rsid w:val="00D05740"/>
    <w:rsid w:val="00D058B8"/>
    <w:rsid w:val="00D06D87"/>
    <w:rsid w:val="00D12141"/>
    <w:rsid w:val="00D168FD"/>
    <w:rsid w:val="00D30416"/>
    <w:rsid w:val="00D31BD4"/>
    <w:rsid w:val="00D37569"/>
    <w:rsid w:val="00D37C74"/>
    <w:rsid w:val="00D43592"/>
    <w:rsid w:val="00D51EEC"/>
    <w:rsid w:val="00D52CC0"/>
    <w:rsid w:val="00D53C12"/>
    <w:rsid w:val="00D57112"/>
    <w:rsid w:val="00D60F46"/>
    <w:rsid w:val="00D86432"/>
    <w:rsid w:val="00D928DA"/>
    <w:rsid w:val="00D95D24"/>
    <w:rsid w:val="00DA3E3B"/>
    <w:rsid w:val="00DA439D"/>
    <w:rsid w:val="00DA73FE"/>
    <w:rsid w:val="00DB3A2C"/>
    <w:rsid w:val="00DB5FE5"/>
    <w:rsid w:val="00DB64F9"/>
    <w:rsid w:val="00DC67B7"/>
    <w:rsid w:val="00DD4FF6"/>
    <w:rsid w:val="00DD6FB0"/>
    <w:rsid w:val="00DE157A"/>
    <w:rsid w:val="00DE30E6"/>
    <w:rsid w:val="00DE3157"/>
    <w:rsid w:val="00DF1A76"/>
    <w:rsid w:val="00DF28E5"/>
    <w:rsid w:val="00DF2C0A"/>
    <w:rsid w:val="00DF453D"/>
    <w:rsid w:val="00E006B2"/>
    <w:rsid w:val="00E0088D"/>
    <w:rsid w:val="00E0260D"/>
    <w:rsid w:val="00E03225"/>
    <w:rsid w:val="00E05448"/>
    <w:rsid w:val="00E064D0"/>
    <w:rsid w:val="00E10444"/>
    <w:rsid w:val="00E1207A"/>
    <w:rsid w:val="00E12FFE"/>
    <w:rsid w:val="00E16F76"/>
    <w:rsid w:val="00E23A19"/>
    <w:rsid w:val="00E251B5"/>
    <w:rsid w:val="00E300C5"/>
    <w:rsid w:val="00E34321"/>
    <w:rsid w:val="00E422B1"/>
    <w:rsid w:val="00E42544"/>
    <w:rsid w:val="00E519DD"/>
    <w:rsid w:val="00E51A3A"/>
    <w:rsid w:val="00E54B91"/>
    <w:rsid w:val="00E64997"/>
    <w:rsid w:val="00E65207"/>
    <w:rsid w:val="00E6585E"/>
    <w:rsid w:val="00E661AF"/>
    <w:rsid w:val="00E712F7"/>
    <w:rsid w:val="00E81AA3"/>
    <w:rsid w:val="00E82CE0"/>
    <w:rsid w:val="00E835E4"/>
    <w:rsid w:val="00E85A7F"/>
    <w:rsid w:val="00E95564"/>
    <w:rsid w:val="00E96AD8"/>
    <w:rsid w:val="00E976F2"/>
    <w:rsid w:val="00EB05A5"/>
    <w:rsid w:val="00EB4F40"/>
    <w:rsid w:val="00EC1859"/>
    <w:rsid w:val="00EC1D95"/>
    <w:rsid w:val="00EC2D63"/>
    <w:rsid w:val="00EC4DAF"/>
    <w:rsid w:val="00EE4658"/>
    <w:rsid w:val="00EE551F"/>
    <w:rsid w:val="00EE7C7A"/>
    <w:rsid w:val="00EF5FD3"/>
    <w:rsid w:val="00EF7D3C"/>
    <w:rsid w:val="00F00095"/>
    <w:rsid w:val="00F01981"/>
    <w:rsid w:val="00F06490"/>
    <w:rsid w:val="00F201C2"/>
    <w:rsid w:val="00F32F48"/>
    <w:rsid w:val="00F34FFD"/>
    <w:rsid w:val="00F40BBE"/>
    <w:rsid w:val="00F444A2"/>
    <w:rsid w:val="00F52892"/>
    <w:rsid w:val="00F537F7"/>
    <w:rsid w:val="00F55E0C"/>
    <w:rsid w:val="00F56DD3"/>
    <w:rsid w:val="00F57382"/>
    <w:rsid w:val="00F63FA4"/>
    <w:rsid w:val="00F70675"/>
    <w:rsid w:val="00F719CA"/>
    <w:rsid w:val="00F75181"/>
    <w:rsid w:val="00F80336"/>
    <w:rsid w:val="00F8216A"/>
    <w:rsid w:val="00F90110"/>
    <w:rsid w:val="00F9217F"/>
    <w:rsid w:val="00FA1959"/>
    <w:rsid w:val="00FA3C0A"/>
    <w:rsid w:val="00FC08A6"/>
    <w:rsid w:val="00FC1924"/>
    <w:rsid w:val="00FC289E"/>
    <w:rsid w:val="00FC3577"/>
    <w:rsid w:val="00FD36F5"/>
    <w:rsid w:val="00FD63E5"/>
    <w:rsid w:val="00FE40C2"/>
    <w:rsid w:val="00FF596B"/>
    <w:rsid w:val="00FF66A7"/>
    <w:rsid w:val="00FF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25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125B"/>
    <w:pPr>
      <w:keepNext/>
      <w:ind w:left="139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39D"/>
    <w:pPr>
      <w:keepNext/>
      <w:jc w:val="center"/>
      <w:outlineLvl w:val="1"/>
    </w:pPr>
    <w:rPr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39D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39D"/>
    <w:pPr>
      <w:keepNext/>
      <w:jc w:val="center"/>
      <w:outlineLvl w:val="3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2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2127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27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27C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52127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A43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DE315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E3157"/>
    <w:rPr>
      <w:rFonts w:cs="Times New Roman"/>
      <w:b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001CB3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1CB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01CB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B7C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3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3</Pages>
  <Words>447</Words>
  <Characters>2548</Characters>
  <Application>Microsoft Office Outlook</Application>
  <DocSecurity>0</DocSecurity>
  <Lines>0</Lines>
  <Paragraphs>0</Paragraphs>
  <ScaleCrop>false</ScaleCrop>
  <Company>Департамент Финансов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   Экз</dc:title>
  <dc:subject/>
  <dc:creator>ConsultantPlus</dc:creator>
  <cp:keywords/>
  <dc:description/>
  <cp:lastModifiedBy>danceva</cp:lastModifiedBy>
  <cp:revision>37</cp:revision>
  <cp:lastPrinted>2014-04-21T06:01:00Z</cp:lastPrinted>
  <dcterms:created xsi:type="dcterms:W3CDTF">2018-05-08T07:37:00Z</dcterms:created>
  <dcterms:modified xsi:type="dcterms:W3CDTF">2021-05-26T08:27:00Z</dcterms:modified>
</cp:coreProperties>
</file>